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63C1C" w14:textId="77777777" w:rsidR="00E3108E" w:rsidRPr="00112E3B" w:rsidRDefault="00E3108E" w:rsidP="00090FB7">
      <w:pPr>
        <w:spacing w:after="60"/>
        <w:rPr>
          <w:rFonts w:ascii="Arial" w:hAnsi="Arial" w:cs="Arial"/>
          <w:sz w:val="20"/>
        </w:rPr>
      </w:pPr>
    </w:p>
    <w:p w14:paraId="3CDCC308" w14:textId="77777777" w:rsidR="008636E1" w:rsidRPr="00112E3B" w:rsidRDefault="005B1123" w:rsidP="00090FB7">
      <w:p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 die</w:t>
      </w:r>
    </w:p>
    <w:p w14:paraId="46ED8CD8" w14:textId="77777777" w:rsidR="00152893" w:rsidRPr="005B1123" w:rsidRDefault="00152893" w:rsidP="005B1123">
      <w:pPr>
        <w:rPr>
          <w:rFonts w:ascii="Arial" w:hAnsi="Arial" w:cs="Arial"/>
          <w:sz w:val="20"/>
        </w:rPr>
      </w:pPr>
      <w:r w:rsidRPr="005B1123">
        <w:rPr>
          <w:rFonts w:ascii="Arial" w:hAnsi="Arial" w:cs="Arial"/>
          <w:sz w:val="20"/>
        </w:rPr>
        <w:t>Pädagogische Abteilung</w:t>
      </w:r>
    </w:p>
    <w:p w14:paraId="224112F6" w14:textId="77777777" w:rsidR="005B1123" w:rsidRDefault="005B1123" w:rsidP="005B1123">
      <w:pPr>
        <w:rPr>
          <w:rFonts w:ascii="Arial" w:hAnsi="Arial" w:cs="Arial"/>
          <w:sz w:val="20"/>
        </w:rPr>
      </w:pPr>
      <w:r w:rsidRPr="005B1123">
        <w:rPr>
          <w:rFonts w:ascii="Arial" w:hAnsi="Arial" w:cs="Arial"/>
          <w:sz w:val="20"/>
        </w:rPr>
        <w:t>Referat Inklusion</w:t>
      </w:r>
    </w:p>
    <w:p w14:paraId="35812EB3" w14:textId="466554AA" w:rsidR="005B1123" w:rsidRDefault="00113FD8" w:rsidP="005B1123">
      <w:pPr>
        <w:rPr>
          <w:rFonts w:ascii="Arial" w:hAnsi="Arial" w:cs="Arial"/>
          <w:sz w:val="20"/>
        </w:rPr>
      </w:pPr>
      <w:hyperlink r:id="rId10" w:history="1">
        <w:r w:rsidRPr="00BE5022">
          <w:rPr>
            <w:rStyle w:val="Hyperlink"/>
            <w:rFonts w:ascii="Arial" w:hAnsi="Arial" w:cs="Arial"/>
            <w:sz w:val="20"/>
          </w:rPr>
          <w:t>referat-inklusion@provinz.bz.it</w:t>
        </w:r>
      </w:hyperlink>
    </w:p>
    <w:p w14:paraId="35B7C03C" w14:textId="77777777" w:rsidR="00113FD8" w:rsidRPr="005B1123" w:rsidRDefault="00113FD8" w:rsidP="005B1123">
      <w:pPr>
        <w:rPr>
          <w:rFonts w:ascii="Arial" w:hAnsi="Arial" w:cs="Arial"/>
          <w:sz w:val="20"/>
        </w:rPr>
      </w:pPr>
    </w:p>
    <w:p w14:paraId="37E95FDF" w14:textId="77777777" w:rsidR="00961AF2" w:rsidRPr="00F7799B" w:rsidRDefault="00961AF2" w:rsidP="008636E1">
      <w:pPr>
        <w:rPr>
          <w:rFonts w:ascii="Arial" w:hAnsi="Arial" w:cs="Arial"/>
          <w:b/>
          <w:sz w:val="16"/>
          <w:szCs w:val="16"/>
        </w:rPr>
      </w:pPr>
    </w:p>
    <w:p w14:paraId="0F0FB57F" w14:textId="77777777" w:rsidR="00961AF2" w:rsidRPr="00F7799B" w:rsidRDefault="00961AF2" w:rsidP="008636E1">
      <w:pPr>
        <w:rPr>
          <w:rFonts w:ascii="Arial" w:hAnsi="Arial" w:cs="Arial"/>
          <w:b/>
          <w:sz w:val="16"/>
          <w:szCs w:val="16"/>
        </w:rPr>
      </w:pPr>
    </w:p>
    <w:p w14:paraId="68B2878D" w14:textId="0038DC48" w:rsidR="004F7737" w:rsidRPr="00F7799B" w:rsidRDefault="00ED7319" w:rsidP="00F53781">
      <w:pPr>
        <w:jc w:val="center"/>
        <w:rPr>
          <w:rFonts w:ascii="Arial" w:hAnsi="Arial" w:cs="Arial"/>
          <w:b/>
          <w:szCs w:val="24"/>
        </w:rPr>
      </w:pPr>
      <w:r w:rsidRPr="00F7799B">
        <w:rPr>
          <w:rFonts w:ascii="Arial" w:hAnsi="Arial" w:cs="Arial"/>
          <w:b/>
          <w:szCs w:val="24"/>
        </w:rPr>
        <w:t>Anmelde</w:t>
      </w:r>
      <w:r w:rsidR="002410A2" w:rsidRPr="00F7799B">
        <w:rPr>
          <w:rFonts w:ascii="Arial" w:hAnsi="Arial" w:cs="Arial"/>
          <w:b/>
          <w:szCs w:val="24"/>
        </w:rPr>
        <w:t>schluss</w:t>
      </w:r>
      <w:r w:rsidRPr="00F7799B">
        <w:rPr>
          <w:rFonts w:ascii="Arial" w:hAnsi="Arial" w:cs="Arial"/>
          <w:b/>
          <w:szCs w:val="24"/>
        </w:rPr>
        <w:t xml:space="preserve">: </w:t>
      </w:r>
      <w:r w:rsidR="006424A2" w:rsidRPr="00F7799B">
        <w:rPr>
          <w:rFonts w:ascii="Arial" w:hAnsi="Arial" w:cs="Arial"/>
          <w:b/>
          <w:szCs w:val="24"/>
        </w:rPr>
        <w:t>29</w:t>
      </w:r>
      <w:r w:rsidR="005B1123" w:rsidRPr="00F7799B">
        <w:rPr>
          <w:rFonts w:ascii="Arial" w:hAnsi="Arial" w:cs="Arial"/>
          <w:b/>
          <w:szCs w:val="24"/>
        </w:rPr>
        <w:t xml:space="preserve">. </w:t>
      </w:r>
      <w:r w:rsidR="006424A2" w:rsidRPr="00F7799B">
        <w:rPr>
          <w:rFonts w:ascii="Arial" w:hAnsi="Arial" w:cs="Arial"/>
          <w:b/>
          <w:szCs w:val="24"/>
        </w:rPr>
        <w:t>Oktober</w:t>
      </w:r>
      <w:r w:rsidR="00851AC9" w:rsidRPr="00F7799B">
        <w:rPr>
          <w:rFonts w:ascii="Arial" w:hAnsi="Arial" w:cs="Arial"/>
          <w:b/>
          <w:szCs w:val="24"/>
        </w:rPr>
        <w:t xml:space="preserve"> 20</w:t>
      </w:r>
      <w:r w:rsidR="004D1CF3" w:rsidRPr="00F7799B">
        <w:rPr>
          <w:rFonts w:ascii="Arial" w:hAnsi="Arial" w:cs="Arial"/>
          <w:b/>
          <w:szCs w:val="24"/>
        </w:rPr>
        <w:t>2</w:t>
      </w:r>
      <w:r w:rsidR="00333074" w:rsidRPr="00F7799B">
        <w:rPr>
          <w:rFonts w:ascii="Arial" w:hAnsi="Arial" w:cs="Arial"/>
          <w:b/>
          <w:szCs w:val="24"/>
        </w:rPr>
        <w:t>1</w:t>
      </w:r>
    </w:p>
    <w:p w14:paraId="240711D4" w14:textId="77777777" w:rsidR="007223A8" w:rsidRPr="00F7799B" w:rsidRDefault="007223A8" w:rsidP="007223A8">
      <w:pPr>
        <w:rPr>
          <w:rFonts w:ascii="Arial" w:hAnsi="Arial" w:cs="Arial"/>
          <w:sz w:val="20"/>
        </w:rPr>
      </w:pPr>
    </w:p>
    <w:p w14:paraId="3E43B12E" w14:textId="77777777" w:rsidR="00961AF2" w:rsidRPr="00F7799B" w:rsidRDefault="00961AF2" w:rsidP="007223A8">
      <w:pPr>
        <w:rPr>
          <w:rFonts w:ascii="Arial" w:hAnsi="Arial" w:cs="Arial"/>
          <w:sz w:val="20"/>
        </w:rPr>
      </w:pPr>
    </w:p>
    <w:p w14:paraId="45F11045" w14:textId="77777777" w:rsidR="007223A8" w:rsidRPr="00113FD8" w:rsidRDefault="007223A8" w:rsidP="00887ACF">
      <w:pPr>
        <w:pStyle w:val="berschrift1"/>
        <w:shd w:val="clear" w:color="auto" w:fill="E6E6E6"/>
        <w:ind w:left="1191" w:right="1191"/>
        <w:jc w:val="center"/>
        <w:rPr>
          <w:rFonts w:ascii="Arial" w:hAnsi="Arial" w:cs="Arial"/>
          <w:b/>
          <w:sz w:val="26"/>
          <w:szCs w:val="26"/>
        </w:rPr>
      </w:pPr>
      <w:r w:rsidRPr="00113FD8">
        <w:rPr>
          <w:rFonts w:ascii="Arial" w:hAnsi="Arial" w:cs="Arial"/>
          <w:b/>
          <w:sz w:val="26"/>
          <w:szCs w:val="26"/>
        </w:rPr>
        <w:t>AN</w:t>
      </w:r>
      <w:r w:rsidR="0005317B" w:rsidRPr="00113FD8">
        <w:rPr>
          <w:rFonts w:ascii="Arial" w:hAnsi="Arial" w:cs="Arial"/>
          <w:b/>
          <w:sz w:val="26"/>
          <w:szCs w:val="26"/>
        </w:rPr>
        <w:t xml:space="preserve">MELDUNG ZUR </w:t>
      </w:r>
      <w:r w:rsidR="00D814FF" w:rsidRPr="00113FD8">
        <w:rPr>
          <w:rFonts w:ascii="Arial" w:hAnsi="Arial" w:cs="Arial"/>
          <w:b/>
          <w:sz w:val="26"/>
          <w:szCs w:val="26"/>
        </w:rPr>
        <w:t>KURSFOLGE</w:t>
      </w:r>
    </w:p>
    <w:p w14:paraId="4C0A09BF" w14:textId="77777777" w:rsidR="00ED7319" w:rsidRPr="00961AF2" w:rsidRDefault="00ED7319" w:rsidP="00ED7319">
      <w:pPr>
        <w:rPr>
          <w:rFonts w:ascii="Arial" w:hAnsi="Arial" w:cs="Arial"/>
          <w:sz w:val="20"/>
        </w:rPr>
      </w:pPr>
    </w:p>
    <w:p w14:paraId="3824C6B2" w14:textId="77777777" w:rsidR="005B1123" w:rsidRPr="00F7799B" w:rsidRDefault="005B1123" w:rsidP="00113FD8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8"/>
          <w:szCs w:val="28"/>
        </w:rPr>
      </w:pPr>
      <w:r w:rsidRPr="00113FD8">
        <w:rPr>
          <w:rFonts w:ascii="Arial" w:hAnsi="Arial" w:cs="Arial"/>
          <w:b/>
          <w:bCs/>
          <w:sz w:val="26"/>
          <w:szCs w:val="26"/>
        </w:rPr>
        <w:t>11.lp</w:t>
      </w:r>
      <w:r w:rsidRPr="00F7799B">
        <w:rPr>
          <w:rFonts w:ascii="Arial" w:hAnsi="Arial" w:cs="Arial"/>
          <w:b/>
          <w:bCs/>
          <w:sz w:val="28"/>
          <w:szCs w:val="28"/>
        </w:rPr>
        <w:t xml:space="preserve"> </w:t>
      </w:r>
      <w:r w:rsidRPr="00F7799B">
        <w:rPr>
          <w:rFonts w:ascii="Arial" w:hAnsi="Arial" w:cs="Arial"/>
          <w:b/>
          <w:bCs/>
          <w:sz w:val="28"/>
          <w:szCs w:val="28"/>
        </w:rPr>
        <w:br/>
      </w:r>
      <w:r w:rsidRPr="00113FD8">
        <w:rPr>
          <w:rFonts w:ascii="Arial" w:hAnsi="Arial" w:cs="Arial"/>
          <w:b/>
          <w:bCs/>
          <w:sz w:val="26"/>
          <w:szCs w:val="26"/>
        </w:rPr>
        <w:t>„Lebensplanung mit personenzentrierten Methoden in der Schule“</w:t>
      </w:r>
    </w:p>
    <w:p w14:paraId="75E75A20" w14:textId="77777777" w:rsidR="007223A8" w:rsidRPr="00113FD8" w:rsidRDefault="007223A8" w:rsidP="007223A8">
      <w:pPr>
        <w:rPr>
          <w:rFonts w:ascii="Arial" w:hAnsi="Arial" w:cs="Arial"/>
          <w:sz w:val="28"/>
          <w:szCs w:val="28"/>
        </w:rPr>
      </w:pPr>
    </w:p>
    <w:tbl>
      <w:tblPr>
        <w:tblW w:w="97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7593"/>
      </w:tblGrid>
      <w:tr w:rsidR="00886D7A" w:rsidRPr="00112E3B" w14:paraId="0021C27E" w14:textId="77777777" w:rsidTr="00EE78C7">
        <w:trPr>
          <w:trHeight w:val="431"/>
        </w:trPr>
        <w:tc>
          <w:tcPr>
            <w:tcW w:w="2127" w:type="dxa"/>
            <w:vAlign w:val="center"/>
          </w:tcPr>
          <w:p w14:paraId="4779780F" w14:textId="77777777" w:rsidR="00886D7A" w:rsidRPr="00112E3B" w:rsidRDefault="00EE78C7" w:rsidP="00222A0B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Nach- und </w:t>
            </w:r>
            <w:r w:rsidR="0005317B" w:rsidRPr="00112E3B">
              <w:rPr>
                <w:rFonts w:ascii="Arial" w:hAnsi="Arial" w:cs="Arial"/>
                <w:sz w:val="20"/>
              </w:rPr>
              <w:t>Vor</w:t>
            </w:r>
            <w:r>
              <w:rPr>
                <w:rFonts w:ascii="Arial" w:hAnsi="Arial" w:cs="Arial"/>
                <w:sz w:val="20"/>
              </w:rPr>
              <w:t>n</w:t>
            </w:r>
            <w:r w:rsidR="0005317B" w:rsidRPr="00112E3B">
              <w:rPr>
                <w:rFonts w:ascii="Arial" w:hAnsi="Arial" w:cs="Arial"/>
                <w:sz w:val="20"/>
              </w:rPr>
              <w:t>ame</w:t>
            </w:r>
          </w:p>
        </w:tc>
        <w:tc>
          <w:tcPr>
            <w:tcW w:w="7593" w:type="dxa"/>
            <w:tcBorders>
              <w:bottom w:val="single" w:sz="4" w:space="0" w:color="auto"/>
            </w:tcBorders>
            <w:vAlign w:val="center"/>
          </w:tcPr>
          <w:p w14:paraId="19FFA9CC" w14:textId="77777777" w:rsidR="00886D7A" w:rsidRPr="00112E3B" w:rsidRDefault="00886D7A" w:rsidP="00E3108E">
            <w:pPr>
              <w:pStyle w:val="berschrift1"/>
              <w:spacing w:before="160" w:after="0"/>
              <w:ind w:left="87" w:hanging="15"/>
              <w:rPr>
                <w:rFonts w:ascii="Arial" w:hAnsi="Arial" w:cs="Arial"/>
                <w:sz w:val="20"/>
              </w:rPr>
            </w:pPr>
          </w:p>
        </w:tc>
      </w:tr>
      <w:tr w:rsidR="0005317B" w:rsidRPr="00112E3B" w14:paraId="61D4BF99" w14:textId="77777777" w:rsidTr="00EE78C7">
        <w:trPr>
          <w:trHeight w:val="431"/>
        </w:trPr>
        <w:tc>
          <w:tcPr>
            <w:tcW w:w="2127" w:type="dxa"/>
            <w:vAlign w:val="center"/>
          </w:tcPr>
          <w:p w14:paraId="2A2F04E9" w14:textId="77777777" w:rsidR="0005317B" w:rsidRPr="00112E3B" w:rsidRDefault="0005317B" w:rsidP="00222A0B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r w:rsidRPr="00112E3B">
              <w:rPr>
                <w:rFonts w:ascii="Arial" w:hAnsi="Arial" w:cs="Arial"/>
                <w:sz w:val="20"/>
              </w:rPr>
              <w:t>Geburtsdatum</w:t>
            </w:r>
          </w:p>
        </w:tc>
        <w:tc>
          <w:tcPr>
            <w:tcW w:w="7593" w:type="dxa"/>
            <w:tcBorders>
              <w:bottom w:val="single" w:sz="4" w:space="0" w:color="auto"/>
            </w:tcBorders>
            <w:vAlign w:val="center"/>
          </w:tcPr>
          <w:p w14:paraId="68DC2DC5" w14:textId="77777777" w:rsidR="0005317B" w:rsidRPr="00112E3B" w:rsidRDefault="0005317B" w:rsidP="00E3108E">
            <w:pPr>
              <w:pStyle w:val="berschrift1"/>
              <w:spacing w:before="160" w:after="0"/>
              <w:ind w:left="87" w:hanging="15"/>
              <w:rPr>
                <w:rFonts w:ascii="Arial" w:hAnsi="Arial" w:cs="Arial"/>
                <w:sz w:val="20"/>
              </w:rPr>
            </w:pPr>
          </w:p>
        </w:tc>
      </w:tr>
      <w:tr w:rsidR="00886D7A" w:rsidRPr="00112E3B" w14:paraId="09BC291A" w14:textId="77777777" w:rsidTr="00EE78C7">
        <w:trPr>
          <w:trHeight w:val="429"/>
        </w:trPr>
        <w:tc>
          <w:tcPr>
            <w:tcW w:w="2127" w:type="dxa"/>
            <w:vAlign w:val="center"/>
          </w:tcPr>
          <w:p w14:paraId="39C7330A" w14:textId="77777777" w:rsidR="00886D7A" w:rsidRPr="00112E3B" w:rsidRDefault="00886D7A" w:rsidP="00222A0B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r w:rsidRPr="00112E3B">
              <w:rPr>
                <w:rFonts w:ascii="Arial" w:hAnsi="Arial" w:cs="Arial"/>
                <w:sz w:val="20"/>
              </w:rPr>
              <w:t>Telefon</w:t>
            </w:r>
          </w:p>
        </w:tc>
        <w:tc>
          <w:tcPr>
            <w:tcW w:w="7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DD409" w14:textId="77777777" w:rsidR="00886D7A" w:rsidRPr="00112E3B" w:rsidRDefault="00886D7A" w:rsidP="00F7799B">
            <w:pPr>
              <w:pStyle w:val="berschrift1"/>
              <w:spacing w:before="160" w:after="0"/>
              <w:ind w:left="87" w:hanging="15"/>
              <w:rPr>
                <w:rFonts w:ascii="Arial" w:hAnsi="Arial" w:cs="Arial"/>
                <w:sz w:val="20"/>
              </w:rPr>
            </w:pPr>
          </w:p>
        </w:tc>
      </w:tr>
      <w:tr w:rsidR="004F7737" w:rsidRPr="00112E3B" w14:paraId="653D993A" w14:textId="77777777" w:rsidTr="00EE78C7">
        <w:trPr>
          <w:trHeight w:val="429"/>
        </w:trPr>
        <w:tc>
          <w:tcPr>
            <w:tcW w:w="2127" w:type="dxa"/>
            <w:vAlign w:val="center"/>
          </w:tcPr>
          <w:p w14:paraId="12817708" w14:textId="77777777" w:rsidR="004F7737" w:rsidRPr="00112E3B" w:rsidRDefault="004F7737" w:rsidP="00222A0B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r w:rsidRPr="00112E3B">
              <w:rPr>
                <w:rFonts w:ascii="Arial" w:hAnsi="Arial" w:cs="Arial"/>
                <w:sz w:val="20"/>
              </w:rPr>
              <w:t>E-Mail</w:t>
            </w:r>
            <w:r w:rsidR="00226F3D">
              <w:rPr>
                <w:rFonts w:ascii="Arial" w:hAnsi="Arial" w:cs="Arial"/>
                <w:sz w:val="20"/>
              </w:rPr>
              <w:t xml:space="preserve"> (</w:t>
            </w:r>
            <w:proofErr w:type="spellStart"/>
            <w:r w:rsidR="00226F3D">
              <w:rPr>
                <w:rFonts w:ascii="Arial" w:hAnsi="Arial" w:cs="Arial"/>
                <w:sz w:val="20"/>
              </w:rPr>
              <w:t>Lasis</w:t>
            </w:r>
            <w:proofErr w:type="spellEnd"/>
            <w:r w:rsidR="00226F3D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7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C0244F" w14:textId="77777777" w:rsidR="004F7737" w:rsidRPr="00112E3B" w:rsidRDefault="004F7737" w:rsidP="00F7799B">
            <w:pPr>
              <w:pStyle w:val="berschrift1"/>
              <w:spacing w:before="160" w:after="0"/>
              <w:ind w:left="87" w:hanging="15"/>
              <w:rPr>
                <w:rFonts w:ascii="Arial" w:hAnsi="Arial" w:cs="Arial"/>
                <w:sz w:val="20"/>
              </w:rPr>
            </w:pPr>
          </w:p>
        </w:tc>
      </w:tr>
      <w:tr w:rsidR="00090FB7" w:rsidRPr="00112E3B" w14:paraId="155ECD19" w14:textId="77777777" w:rsidTr="005B1123">
        <w:trPr>
          <w:trHeight w:val="429"/>
        </w:trPr>
        <w:tc>
          <w:tcPr>
            <w:tcW w:w="2127" w:type="dxa"/>
            <w:vAlign w:val="center"/>
          </w:tcPr>
          <w:p w14:paraId="072C3E8F" w14:textId="77777777" w:rsidR="00090FB7" w:rsidRPr="00112E3B" w:rsidRDefault="00186333" w:rsidP="00670616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Schule</w:t>
            </w:r>
          </w:p>
        </w:tc>
        <w:tc>
          <w:tcPr>
            <w:tcW w:w="7593" w:type="dxa"/>
            <w:tcBorders>
              <w:bottom w:val="single" w:sz="4" w:space="0" w:color="auto"/>
            </w:tcBorders>
            <w:vAlign w:val="center"/>
          </w:tcPr>
          <w:p w14:paraId="4768AA6C" w14:textId="77777777" w:rsidR="00090FB7" w:rsidRPr="00112E3B" w:rsidRDefault="00090FB7" w:rsidP="00670616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</w:p>
        </w:tc>
      </w:tr>
      <w:tr w:rsidR="004F7737" w:rsidRPr="00112E3B" w14:paraId="6D638072" w14:textId="77777777" w:rsidTr="005B1123">
        <w:trPr>
          <w:trHeight w:val="429"/>
        </w:trPr>
        <w:tc>
          <w:tcPr>
            <w:tcW w:w="2127" w:type="dxa"/>
            <w:vAlign w:val="center"/>
          </w:tcPr>
          <w:p w14:paraId="70EF0614" w14:textId="77777777" w:rsidR="00186333" w:rsidRPr="00186333" w:rsidRDefault="005B1123" w:rsidP="00EE78C7">
            <w:pPr>
              <w:pStyle w:val="berschrift1"/>
              <w:spacing w:before="160" w:after="0"/>
            </w:pPr>
            <w:r>
              <w:rPr>
                <w:rFonts w:ascii="Arial" w:hAnsi="Arial" w:cs="Arial"/>
                <w:sz w:val="20"/>
              </w:rPr>
              <w:t>Schuldirektion</w:t>
            </w:r>
          </w:p>
        </w:tc>
        <w:tc>
          <w:tcPr>
            <w:tcW w:w="7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930D8" w14:textId="77777777" w:rsidR="004F7737" w:rsidRPr="00112E3B" w:rsidRDefault="004F7737" w:rsidP="00222A0B">
            <w:pPr>
              <w:pStyle w:val="berschrift1"/>
              <w:spacing w:before="160" w:after="0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</w:p>
        </w:tc>
      </w:tr>
    </w:tbl>
    <w:p w14:paraId="1D43752D" w14:textId="77777777" w:rsidR="00886D7A" w:rsidRPr="00112E3B" w:rsidRDefault="00886D7A" w:rsidP="00F64AB4">
      <w:pPr>
        <w:rPr>
          <w:rFonts w:ascii="Arial" w:hAnsi="Arial" w:cs="Arial"/>
          <w:b/>
          <w:bCs/>
          <w:sz w:val="20"/>
        </w:rPr>
      </w:pPr>
    </w:p>
    <w:p w14:paraId="3FF2F838" w14:textId="77777777" w:rsidR="00E3108E" w:rsidRPr="00112E3B" w:rsidRDefault="00E3108E">
      <w:pPr>
        <w:pStyle w:val="Textkrper2"/>
        <w:spacing w:after="0" w:afterAutospacing="0" w:line="240" w:lineRule="auto"/>
        <w:rPr>
          <w:rFonts w:ascii="Arial" w:hAnsi="Arial" w:cs="Arial"/>
          <w:bCs/>
          <w:sz w:val="20"/>
        </w:rPr>
      </w:pPr>
    </w:p>
    <w:p w14:paraId="67295103" w14:textId="77777777" w:rsidR="0005317B" w:rsidRPr="00112E3B" w:rsidRDefault="0005317B" w:rsidP="0005317B">
      <w:pPr>
        <w:rPr>
          <w:rFonts w:ascii="Arial" w:hAnsi="Arial" w:cs="Arial"/>
          <w:b/>
          <w:sz w:val="20"/>
        </w:rPr>
      </w:pPr>
      <w:r w:rsidRPr="00112E3B">
        <w:rPr>
          <w:rFonts w:ascii="Arial" w:hAnsi="Arial" w:cs="Arial"/>
          <w:b/>
          <w:sz w:val="20"/>
        </w:rPr>
        <w:t xml:space="preserve">Die Teilnahme an der Kursfolge setzt die Bereitschaft zur Selbstreflexion und </w:t>
      </w:r>
      <w:r w:rsidR="00C349EA">
        <w:rPr>
          <w:rFonts w:ascii="Arial" w:hAnsi="Arial" w:cs="Arial"/>
          <w:b/>
          <w:sz w:val="20"/>
        </w:rPr>
        <w:t>Umsetzung des Gelernten</w:t>
      </w:r>
      <w:r w:rsidRPr="00112E3B">
        <w:rPr>
          <w:rFonts w:ascii="Arial" w:hAnsi="Arial" w:cs="Arial"/>
          <w:b/>
          <w:sz w:val="20"/>
        </w:rPr>
        <w:t xml:space="preserve"> voraus.</w:t>
      </w:r>
    </w:p>
    <w:p w14:paraId="3715C3AC" w14:textId="77777777" w:rsidR="0005317B" w:rsidRPr="00112E3B" w:rsidRDefault="0005317B" w:rsidP="0005317B">
      <w:pPr>
        <w:rPr>
          <w:rFonts w:ascii="Arial" w:hAnsi="Arial" w:cs="Arial"/>
          <w:b/>
          <w:sz w:val="20"/>
        </w:rPr>
      </w:pPr>
    </w:p>
    <w:p w14:paraId="59006052" w14:textId="77777777" w:rsidR="0005317B" w:rsidRPr="00112E3B" w:rsidRDefault="0005317B" w:rsidP="00113FD8">
      <w:pPr>
        <w:spacing w:after="240"/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 xml:space="preserve">Ich möchte an der </w:t>
      </w:r>
      <w:r w:rsidR="003C3C94">
        <w:rPr>
          <w:rFonts w:ascii="Arial" w:hAnsi="Arial" w:cs="Arial"/>
          <w:sz w:val="20"/>
        </w:rPr>
        <w:t xml:space="preserve">Kursfolge </w:t>
      </w:r>
      <w:r w:rsidR="005B1123" w:rsidRPr="005B1123">
        <w:rPr>
          <w:rFonts w:ascii="Arial" w:hAnsi="Arial" w:cs="Arial"/>
          <w:sz w:val="20"/>
        </w:rPr>
        <w:t>11.lp „Lebensplanung mit personenzentrierten Methoden in der Schule“</w:t>
      </w:r>
      <w:r w:rsidRPr="005B1123">
        <w:rPr>
          <w:rFonts w:ascii="Arial" w:hAnsi="Arial" w:cs="Arial"/>
          <w:sz w:val="20"/>
        </w:rPr>
        <w:t xml:space="preserve"> </w:t>
      </w:r>
      <w:r w:rsidRPr="00112E3B">
        <w:rPr>
          <w:rFonts w:ascii="Arial" w:hAnsi="Arial" w:cs="Arial"/>
          <w:sz w:val="20"/>
        </w:rPr>
        <w:t>teilnehmen, weil:</w:t>
      </w:r>
    </w:p>
    <w:p w14:paraId="7E7C0486" w14:textId="77777777" w:rsidR="00112E3B" w:rsidRPr="00112E3B" w:rsidRDefault="00112E3B" w:rsidP="00113FD8">
      <w:pPr>
        <w:spacing w:before="120" w:line="480" w:lineRule="auto"/>
        <w:rPr>
          <w:rFonts w:ascii="Arial" w:hAnsi="Arial" w:cs="Arial"/>
          <w:b/>
          <w:sz w:val="20"/>
        </w:rPr>
      </w:pPr>
      <w:r w:rsidRPr="00112E3B">
        <w:rPr>
          <w:rFonts w:ascii="Arial" w:hAnsi="Arial" w:cs="Arial"/>
          <w:sz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6C6879B" w14:textId="77777777" w:rsidR="00E3108E" w:rsidRPr="00112E3B" w:rsidRDefault="00E3108E">
      <w:pPr>
        <w:pStyle w:val="Textkrper2"/>
        <w:spacing w:after="0" w:afterAutospacing="0" w:line="240" w:lineRule="auto"/>
        <w:rPr>
          <w:rFonts w:ascii="Arial" w:hAnsi="Arial" w:cs="Arial"/>
          <w:bCs/>
          <w:sz w:val="20"/>
        </w:rPr>
      </w:pPr>
    </w:p>
    <w:p w14:paraId="394D3A1F" w14:textId="77777777" w:rsidR="00112E3B" w:rsidRPr="00112E3B" w:rsidRDefault="00112E3B" w:rsidP="00112E3B">
      <w:pPr>
        <w:rPr>
          <w:rFonts w:ascii="Arial" w:hAnsi="Arial" w:cs="Arial"/>
          <w:b/>
          <w:sz w:val="20"/>
        </w:rPr>
      </w:pPr>
      <w:r w:rsidRPr="00112E3B">
        <w:rPr>
          <w:rFonts w:ascii="Arial" w:hAnsi="Arial" w:cs="Arial"/>
          <w:b/>
          <w:sz w:val="20"/>
        </w:rPr>
        <w:t xml:space="preserve">Die Auswahl zur Teilnahme an der Kursfolge erfolgt in Abstimmung mit der </w:t>
      </w:r>
      <w:r w:rsidR="005B1123">
        <w:rPr>
          <w:rFonts w:ascii="Arial" w:hAnsi="Arial" w:cs="Arial"/>
          <w:b/>
          <w:sz w:val="20"/>
        </w:rPr>
        <w:t>Schulführungskraft.</w:t>
      </w:r>
    </w:p>
    <w:p w14:paraId="62BB97FE" w14:textId="77777777" w:rsidR="00F53781" w:rsidRDefault="00F53781">
      <w:pPr>
        <w:pStyle w:val="Textkrper"/>
        <w:rPr>
          <w:rFonts w:ascii="Arial" w:hAnsi="Arial" w:cs="Arial"/>
          <w:sz w:val="20"/>
        </w:rPr>
      </w:pPr>
    </w:p>
    <w:p w14:paraId="51C2D838" w14:textId="77777777" w:rsidR="001E7F45" w:rsidRPr="00112E3B" w:rsidRDefault="00886D7A" w:rsidP="004F7737">
      <w:pPr>
        <w:pStyle w:val="Textkrper"/>
        <w:tabs>
          <w:tab w:val="left" w:pos="7380"/>
        </w:tabs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 xml:space="preserve">Unterschrift der </w:t>
      </w:r>
      <w:r w:rsidR="00C349EA">
        <w:rPr>
          <w:rFonts w:ascii="Arial" w:hAnsi="Arial" w:cs="Arial"/>
          <w:sz w:val="20"/>
        </w:rPr>
        <w:t>Lehrkraft</w:t>
      </w:r>
      <w:r w:rsidR="004F7737" w:rsidRPr="00112E3B">
        <w:rPr>
          <w:rFonts w:ascii="Arial" w:hAnsi="Arial" w:cs="Arial"/>
          <w:sz w:val="20"/>
        </w:rPr>
        <w:tab/>
      </w:r>
      <w:r w:rsidR="00887ACF" w:rsidRPr="00112E3B">
        <w:rPr>
          <w:rFonts w:ascii="Arial" w:hAnsi="Arial" w:cs="Arial"/>
          <w:sz w:val="20"/>
        </w:rPr>
        <w:t xml:space="preserve"> </w:t>
      </w:r>
      <w:r w:rsidR="00222A0B" w:rsidRPr="00112E3B">
        <w:rPr>
          <w:rFonts w:ascii="Arial" w:hAnsi="Arial" w:cs="Arial"/>
          <w:sz w:val="20"/>
        </w:rPr>
        <w:t xml:space="preserve">  </w:t>
      </w:r>
      <w:r w:rsidR="00090FB7" w:rsidRPr="00112E3B">
        <w:rPr>
          <w:rFonts w:ascii="Arial" w:hAnsi="Arial" w:cs="Arial"/>
          <w:sz w:val="20"/>
        </w:rPr>
        <w:t xml:space="preserve">    </w:t>
      </w:r>
      <w:r w:rsidR="00024B1F" w:rsidRPr="00112E3B">
        <w:rPr>
          <w:rFonts w:ascii="Arial" w:hAnsi="Arial" w:cs="Arial"/>
          <w:sz w:val="20"/>
        </w:rPr>
        <w:t>Datum</w:t>
      </w:r>
    </w:p>
    <w:p w14:paraId="3AEDBA3B" w14:textId="77777777" w:rsidR="004F7737" w:rsidRPr="00961AF2" w:rsidRDefault="004F7737">
      <w:pPr>
        <w:pStyle w:val="Textkrper"/>
        <w:rPr>
          <w:rFonts w:ascii="Arial" w:hAnsi="Arial" w:cs="Arial"/>
          <w:sz w:val="16"/>
          <w:szCs w:val="16"/>
        </w:rPr>
      </w:pPr>
    </w:p>
    <w:p w14:paraId="4D0E33C3" w14:textId="77777777" w:rsidR="00961AF2" w:rsidRPr="00961AF2" w:rsidRDefault="00961AF2">
      <w:pPr>
        <w:pStyle w:val="Textkrper"/>
        <w:rPr>
          <w:rFonts w:ascii="Arial" w:hAnsi="Arial" w:cs="Arial"/>
          <w:sz w:val="16"/>
          <w:szCs w:val="16"/>
        </w:rPr>
      </w:pPr>
    </w:p>
    <w:p w14:paraId="34E4A0DF" w14:textId="77777777" w:rsidR="00886D7A" w:rsidRPr="00112E3B" w:rsidRDefault="00886D7A" w:rsidP="004F7737">
      <w:pPr>
        <w:pStyle w:val="Textkrper"/>
        <w:tabs>
          <w:tab w:val="left" w:pos="6840"/>
        </w:tabs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>____________</w:t>
      </w:r>
      <w:r w:rsidR="00222A0B" w:rsidRPr="00112E3B">
        <w:rPr>
          <w:rFonts w:ascii="Arial" w:hAnsi="Arial" w:cs="Arial"/>
          <w:sz w:val="20"/>
        </w:rPr>
        <w:t>___</w:t>
      </w:r>
      <w:r w:rsidRPr="00112E3B">
        <w:rPr>
          <w:rFonts w:ascii="Arial" w:hAnsi="Arial" w:cs="Arial"/>
          <w:sz w:val="20"/>
        </w:rPr>
        <w:t>_______</w:t>
      </w:r>
      <w:r w:rsidR="00090FB7" w:rsidRPr="00112E3B">
        <w:rPr>
          <w:rFonts w:ascii="Arial" w:hAnsi="Arial" w:cs="Arial"/>
          <w:sz w:val="20"/>
        </w:rPr>
        <w:t>___</w:t>
      </w:r>
      <w:r w:rsidRPr="00112E3B">
        <w:rPr>
          <w:rFonts w:ascii="Arial" w:hAnsi="Arial" w:cs="Arial"/>
          <w:sz w:val="20"/>
        </w:rPr>
        <w:t>______</w:t>
      </w:r>
      <w:r w:rsidR="000C2EC6" w:rsidRPr="00112E3B">
        <w:rPr>
          <w:rFonts w:ascii="Arial" w:hAnsi="Arial" w:cs="Arial"/>
          <w:sz w:val="20"/>
        </w:rPr>
        <w:t>__</w:t>
      </w:r>
      <w:r w:rsidRPr="00112E3B">
        <w:rPr>
          <w:rFonts w:ascii="Arial" w:hAnsi="Arial" w:cs="Arial"/>
          <w:sz w:val="20"/>
        </w:rPr>
        <w:t>______</w:t>
      </w:r>
      <w:r w:rsidR="004F7737" w:rsidRPr="00112E3B">
        <w:rPr>
          <w:rFonts w:ascii="Arial" w:hAnsi="Arial" w:cs="Arial"/>
          <w:sz w:val="20"/>
        </w:rPr>
        <w:tab/>
        <w:t>_______</w:t>
      </w:r>
      <w:r w:rsidR="00887ACF" w:rsidRPr="00112E3B">
        <w:rPr>
          <w:rFonts w:ascii="Arial" w:hAnsi="Arial" w:cs="Arial"/>
          <w:sz w:val="20"/>
        </w:rPr>
        <w:t>_</w:t>
      </w:r>
      <w:r w:rsidR="00090FB7" w:rsidRPr="00112E3B">
        <w:rPr>
          <w:rFonts w:ascii="Arial" w:hAnsi="Arial" w:cs="Arial"/>
          <w:sz w:val="20"/>
        </w:rPr>
        <w:t>___</w:t>
      </w:r>
      <w:r w:rsidR="00887ACF" w:rsidRPr="00112E3B">
        <w:rPr>
          <w:rFonts w:ascii="Arial" w:hAnsi="Arial" w:cs="Arial"/>
          <w:sz w:val="20"/>
        </w:rPr>
        <w:t>_</w:t>
      </w:r>
      <w:r w:rsidR="004F7737" w:rsidRPr="00112E3B">
        <w:rPr>
          <w:rFonts w:ascii="Arial" w:hAnsi="Arial" w:cs="Arial"/>
          <w:sz w:val="20"/>
        </w:rPr>
        <w:t>__</w:t>
      </w:r>
      <w:r w:rsidR="00222A0B" w:rsidRPr="00112E3B">
        <w:rPr>
          <w:rFonts w:ascii="Arial" w:hAnsi="Arial" w:cs="Arial"/>
          <w:sz w:val="20"/>
        </w:rPr>
        <w:t>__</w:t>
      </w:r>
      <w:r w:rsidR="004F7737" w:rsidRPr="00112E3B">
        <w:rPr>
          <w:rFonts w:ascii="Arial" w:hAnsi="Arial" w:cs="Arial"/>
          <w:sz w:val="20"/>
        </w:rPr>
        <w:t>_________</w:t>
      </w:r>
    </w:p>
    <w:p w14:paraId="41FC6D78" w14:textId="77777777" w:rsidR="00886D7A" w:rsidRPr="00112E3B" w:rsidRDefault="00886D7A">
      <w:pPr>
        <w:pStyle w:val="Textkrper"/>
        <w:rPr>
          <w:rFonts w:ascii="Arial" w:hAnsi="Arial" w:cs="Arial"/>
          <w:sz w:val="20"/>
        </w:rPr>
      </w:pPr>
    </w:p>
    <w:p w14:paraId="0C006200" w14:textId="77777777" w:rsidR="00024B1F" w:rsidRPr="00112E3B" w:rsidRDefault="00024B1F">
      <w:pPr>
        <w:pStyle w:val="Textkrper"/>
        <w:rPr>
          <w:rFonts w:ascii="Arial" w:hAnsi="Arial" w:cs="Arial"/>
          <w:sz w:val="20"/>
        </w:rPr>
      </w:pPr>
    </w:p>
    <w:p w14:paraId="05BC3F78" w14:textId="77777777" w:rsidR="00961AF2" w:rsidRDefault="00961AF2" w:rsidP="00887ACF">
      <w:pPr>
        <w:pStyle w:val="Textkrper"/>
        <w:spacing w:after="40"/>
        <w:rPr>
          <w:rFonts w:ascii="Arial" w:hAnsi="Arial" w:cs="Arial"/>
          <w:sz w:val="20"/>
        </w:rPr>
      </w:pPr>
    </w:p>
    <w:p w14:paraId="21DB8B2E" w14:textId="77777777" w:rsidR="00886D7A" w:rsidRDefault="00886D7A" w:rsidP="00887ACF">
      <w:pPr>
        <w:pStyle w:val="Textkrper"/>
        <w:spacing w:after="40"/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 xml:space="preserve">Die Teilnahme </w:t>
      </w:r>
      <w:r w:rsidR="009C02CC" w:rsidRPr="00112E3B">
        <w:rPr>
          <w:rFonts w:ascii="Arial" w:hAnsi="Arial" w:cs="Arial"/>
          <w:sz w:val="20"/>
        </w:rPr>
        <w:t xml:space="preserve">an der Kursfolge </w:t>
      </w:r>
      <w:r w:rsidRPr="00112E3B">
        <w:rPr>
          <w:rFonts w:ascii="Arial" w:hAnsi="Arial" w:cs="Arial"/>
          <w:sz w:val="20"/>
        </w:rPr>
        <w:t>wird befürwortet</w:t>
      </w:r>
      <w:r w:rsidR="00C349EA">
        <w:rPr>
          <w:rFonts w:ascii="Arial" w:hAnsi="Arial" w:cs="Arial"/>
          <w:sz w:val="20"/>
        </w:rPr>
        <w:t xml:space="preserve">, </w:t>
      </w:r>
      <w:r w:rsidR="00C349EA" w:rsidRPr="00112E3B">
        <w:rPr>
          <w:rFonts w:ascii="Arial" w:hAnsi="Arial" w:cs="Arial"/>
          <w:sz w:val="20"/>
        </w:rPr>
        <w:t>_______________________________________</w:t>
      </w:r>
      <w:r w:rsidR="00C349EA">
        <w:rPr>
          <w:rFonts w:ascii="Arial" w:hAnsi="Arial" w:cs="Arial"/>
          <w:sz w:val="20"/>
        </w:rPr>
        <w:t>_______</w:t>
      </w:r>
    </w:p>
    <w:p w14:paraId="7E771A1B" w14:textId="77777777" w:rsidR="00C349EA" w:rsidRDefault="00C349EA" w:rsidP="00887ACF">
      <w:pPr>
        <w:pStyle w:val="Textkrper"/>
        <w:spacing w:after="40"/>
        <w:rPr>
          <w:rFonts w:ascii="Arial" w:hAnsi="Arial" w:cs="Arial"/>
          <w:sz w:val="20"/>
        </w:rPr>
      </w:pPr>
    </w:p>
    <w:p w14:paraId="3A317911" w14:textId="77777777" w:rsidR="00C349EA" w:rsidRDefault="00C349EA" w:rsidP="00887ACF">
      <w:pPr>
        <w:pStyle w:val="Textkrper"/>
        <w:spacing w:after="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______________________________________________________________________________________</w:t>
      </w:r>
    </w:p>
    <w:p w14:paraId="16FE5360" w14:textId="77777777" w:rsidR="00C349EA" w:rsidRPr="00112E3B" w:rsidRDefault="00C349EA" w:rsidP="00887ACF">
      <w:pPr>
        <w:pStyle w:val="Textkrper"/>
        <w:spacing w:after="40"/>
        <w:rPr>
          <w:rFonts w:ascii="Arial" w:hAnsi="Arial" w:cs="Arial"/>
          <w:sz w:val="20"/>
        </w:rPr>
      </w:pPr>
    </w:p>
    <w:p w14:paraId="35D14751" w14:textId="77777777" w:rsidR="00886D7A" w:rsidRPr="00112E3B" w:rsidRDefault="00886D7A" w:rsidP="004F7737">
      <w:pPr>
        <w:pStyle w:val="Textkrper"/>
        <w:tabs>
          <w:tab w:val="left" w:pos="7380"/>
        </w:tabs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>D</w:t>
      </w:r>
      <w:r w:rsidR="005B1123">
        <w:rPr>
          <w:rFonts w:ascii="Arial" w:hAnsi="Arial" w:cs="Arial"/>
          <w:sz w:val="20"/>
        </w:rPr>
        <w:t>ie</w:t>
      </w:r>
      <w:r w:rsidRPr="00112E3B">
        <w:rPr>
          <w:rFonts w:ascii="Arial" w:hAnsi="Arial" w:cs="Arial"/>
          <w:sz w:val="20"/>
        </w:rPr>
        <w:t xml:space="preserve"> </w:t>
      </w:r>
      <w:r w:rsidR="005B1123">
        <w:rPr>
          <w:rFonts w:ascii="Arial" w:hAnsi="Arial" w:cs="Arial"/>
          <w:sz w:val="20"/>
        </w:rPr>
        <w:t>Schulführungskraft</w:t>
      </w:r>
      <w:r w:rsidR="004F7737" w:rsidRPr="00112E3B">
        <w:rPr>
          <w:rFonts w:ascii="Arial" w:hAnsi="Arial" w:cs="Arial"/>
          <w:sz w:val="20"/>
        </w:rPr>
        <w:tab/>
      </w:r>
      <w:r w:rsidR="00887ACF" w:rsidRPr="00112E3B">
        <w:rPr>
          <w:rFonts w:ascii="Arial" w:hAnsi="Arial" w:cs="Arial"/>
          <w:sz w:val="20"/>
        </w:rPr>
        <w:t xml:space="preserve"> </w:t>
      </w:r>
      <w:r w:rsidR="00222A0B" w:rsidRPr="00112E3B">
        <w:rPr>
          <w:rFonts w:ascii="Arial" w:hAnsi="Arial" w:cs="Arial"/>
          <w:sz w:val="20"/>
        </w:rPr>
        <w:t xml:space="preserve">  </w:t>
      </w:r>
      <w:r w:rsidR="00090FB7" w:rsidRPr="00112E3B">
        <w:rPr>
          <w:rFonts w:ascii="Arial" w:hAnsi="Arial" w:cs="Arial"/>
          <w:sz w:val="20"/>
        </w:rPr>
        <w:t xml:space="preserve">     </w:t>
      </w:r>
      <w:r w:rsidR="00024B1F" w:rsidRPr="00112E3B">
        <w:rPr>
          <w:rFonts w:ascii="Arial" w:hAnsi="Arial" w:cs="Arial"/>
          <w:sz w:val="20"/>
        </w:rPr>
        <w:t>Datum</w:t>
      </w:r>
    </w:p>
    <w:p w14:paraId="38A9C62B" w14:textId="77777777" w:rsidR="00886D7A" w:rsidRPr="00961AF2" w:rsidRDefault="00886D7A">
      <w:pPr>
        <w:pStyle w:val="Textkrper"/>
        <w:rPr>
          <w:rFonts w:ascii="Arial" w:hAnsi="Arial" w:cs="Arial"/>
          <w:sz w:val="16"/>
          <w:szCs w:val="16"/>
        </w:rPr>
      </w:pPr>
    </w:p>
    <w:p w14:paraId="64242DFF" w14:textId="77777777" w:rsidR="00961AF2" w:rsidRPr="00961AF2" w:rsidRDefault="00961AF2">
      <w:pPr>
        <w:pStyle w:val="Textkrper"/>
        <w:rPr>
          <w:rFonts w:ascii="Arial" w:hAnsi="Arial" w:cs="Arial"/>
          <w:sz w:val="16"/>
          <w:szCs w:val="16"/>
        </w:rPr>
      </w:pPr>
    </w:p>
    <w:p w14:paraId="5B056953" w14:textId="77777777" w:rsidR="00D85B59" w:rsidRPr="00112E3B" w:rsidRDefault="009C02CC" w:rsidP="008636E1">
      <w:pPr>
        <w:pStyle w:val="Textkrper"/>
        <w:tabs>
          <w:tab w:val="left" w:pos="6840"/>
        </w:tabs>
        <w:rPr>
          <w:rFonts w:ascii="Arial" w:hAnsi="Arial" w:cs="Arial"/>
          <w:sz w:val="20"/>
        </w:rPr>
      </w:pPr>
      <w:r w:rsidRPr="00112E3B">
        <w:rPr>
          <w:rFonts w:ascii="Arial" w:hAnsi="Arial" w:cs="Arial"/>
          <w:sz w:val="20"/>
        </w:rPr>
        <w:t>_______</w:t>
      </w:r>
      <w:r w:rsidR="00222A0B" w:rsidRPr="00112E3B">
        <w:rPr>
          <w:rFonts w:ascii="Arial" w:hAnsi="Arial" w:cs="Arial"/>
          <w:sz w:val="20"/>
        </w:rPr>
        <w:t>____</w:t>
      </w:r>
      <w:r w:rsidRPr="00112E3B">
        <w:rPr>
          <w:rFonts w:ascii="Arial" w:hAnsi="Arial" w:cs="Arial"/>
          <w:sz w:val="20"/>
        </w:rPr>
        <w:t>______</w:t>
      </w:r>
      <w:r w:rsidR="00090FB7" w:rsidRPr="00112E3B">
        <w:rPr>
          <w:rFonts w:ascii="Arial" w:hAnsi="Arial" w:cs="Arial"/>
          <w:sz w:val="20"/>
        </w:rPr>
        <w:t>__</w:t>
      </w:r>
      <w:r w:rsidRPr="00112E3B">
        <w:rPr>
          <w:rFonts w:ascii="Arial" w:hAnsi="Arial" w:cs="Arial"/>
          <w:sz w:val="20"/>
        </w:rPr>
        <w:t>____</w:t>
      </w:r>
      <w:r w:rsidR="000C2EC6" w:rsidRPr="00112E3B">
        <w:rPr>
          <w:rFonts w:ascii="Arial" w:hAnsi="Arial" w:cs="Arial"/>
          <w:sz w:val="20"/>
        </w:rPr>
        <w:t>__</w:t>
      </w:r>
      <w:r w:rsidRPr="00112E3B">
        <w:rPr>
          <w:rFonts w:ascii="Arial" w:hAnsi="Arial" w:cs="Arial"/>
          <w:sz w:val="20"/>
        </w:rPr>
        <w:t>______</w:t>
      </w:r>
      <w:r w:rsidR="004F7737" w:rsidRPr="00112E3B">
        <w:rPr>
          <w:rFonts w:ascii="Arial" w:hAnsi="Arial" w:cs="Arial"/>
          <w:sz w:val="20"/>
        </w:rPr>
        <w:tab/>
        <w:t>_________</w:t>
      </w:r>
      <w:r w:rsidR="00222A0B" w:rsidRPr="00112E3B">
        <w:rPr>
          <w:rFonts w:ascii="Arial" w:hAnsi="Arial" w:cs="Arial"/>
          <w:sz w:val="20"/>
        </w:rPr>
        <w:t>_</w:t>
      </w:r>
      <w:r w:rsidR="00090FB7" w:rsidRPr="00112E3B">
        <w:rPr>
          <w:rFonts w:ascii="Arial" w:hAnsi="Arial" w:cs="Arial"/>
          <w:sz w:val="20"/>
        </w:rPr>
        <w:t>__</w:t>
      </w:r>
      <w:r w:rsidR="00222A0B" w:rsidRPr="00112E3B">
        <w:rPr>
          <w:rFonts w:ascii="Arial" w:hAnsi="Arial" w:cs="Arial"/>
          <w:sz w:val="20"/>
        </w:rPr>
        <w:t>_</w:t>
      </w:r>
      <w:r w:rsidR="00887ACF" w:rsidRPr="00112E3B">
        <w:rPr>
          <w:rFonts w:ascii="Arial" w:hAnsi="Arial" w:cs="Arial"/>
          <w:sz w:val="20"/>
        </w:rPr>
        <w:t>_</w:t>
      </w:r>
      <w:r w:rsidR="00222A0B" w:rsidRPr="00112E3B">
        <w:rPr>
          <w:rFonts w:ascii="Arial" w:hAnsi="Arial" w:cs="Arial"/>
          <w:sz w:val="20"/>
        </w:rPr>
        <w:t>_</w:t>
      </w:r>
      <w:r w:rsidR="00887ACF" w:rsidRPr="00112E3B">
        <w:rPr>
          <w:rFonts w:ascii="Arial" w:hAnsi="Arial" w:cs="Arial"/>
          <w:sz w:val="20"/>
        </w:rPr>
        <w:t>_</w:t>
      </w:r>
      <w:r w:rsidR="004F7737" w:rsidRPr="00112E3B">
        <w:rPr>
          <w:rFonts w:ascii="Arial" w:hAnsi="Arial" w:cs="Arial"/>
          <w:sz w:val="20"/>
        </w:rPr>
        <w:t>_________</w:t>
      </w:r>
    </w:p>
    <w:p w14:paraId="79A67F3F" w14:textId="77777777" w:rsidR="00EC2699" w:rsidRPr="00112E3B" w:rsidRDefault="00EC2699" w:rsidP="00090FB7">
      <w:pPr>
        <w:rPr>
          <w:rFonts w:ascii="Arial" w:hAnsi="Arial" w:cs="Arial"/>
          <w:sz w:val="20"/>
        </w:rPr>
      </w:pPr>
    </w:p>
    <w:p w14:paraId="036C9BE3" w14:textId="77777777" w:rsidR="00090FB7" w:rsidRDefault="00090FB7" w:rsidP="009C02CC">
      <w:pPr>
        <w:pStyle w:val="Textkrper"/>
        <w:rPr>
          <w:rFonts w:ascii="Arial" w:hAnsi="Arial" w:cs="Arial"/>
          <w:sz w:val="20"/>
          <w:lang w:val="de-AT"/>
        </w:rPr>
      </w:pPr>
    </w:p>
    <w:p w14:paraId="78A4FAA6" w14:textId="77777777" w:rsidR="005B1123" w:rsidRPr="005B1123" w:rsidRDefault="005B1123" w:rsidP="009C02CC">
      <w:pPr>
        <w:pStyle w:val="Textkrper"/>
        <w:rPr>
          <w:rFonts w:ascii="Arial" w:hAnsi="Arial" w:cs="Arial"/>
          <w:sz w:val="20"/>
        </w:rPr>
      </w:pPr>
    </w:p>
    <w:sectPr w:rsidR="005B1123" w:rsidRPr="005B1123" w:rsidSect="002104C5">
      <w:pgSz w:w="11907" w:h="16840"/>
      <w:pgMar w:top="238" w:right="1107" w:bottom="244" w:left="1134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BB80D7" w14:textId="77777777" w:rsidR="00F23BC2" w:rsidRDefault="00F23BC2">
      <w:r>
        <w:separator/>
      </w:r>
    </w:p>
  </w:endnote>
  <w:endnote w:type="continuationSeparator" w:id="0">
    <w:p w14:paraId="13B4BD4E" w14:textId="77777777" w:rsidR="00F23BC2" w:rsidRDefault="00F23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1BEBC" w14:textId="77777777" w:rsidR="00F23BC2" w:rsidRDefault="00F23BC2">
      <w:r>
        <w:separator/>
      </w:r>
    </w:p>
  </w:footnote>
  <w:footnote w:type="continuationSeparator" w:id="0">
    <w:p w14:paraId="58E0CAA6" w14:textId="77777777" w:rsidR="00F23BC2" w:rsidRDefault="00F23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140CF3"/>
    <w:multiLevelType w:val="hybridMultilevel"/>
    <w:tmpl w:val="F80A356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4F7FB3"/>
    <w:multiLevelType w:val="hybridMultilevel"/>
    <w:tmpl w:val="01FEA71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43E"/>
    <w:rsid w:val="00003728"/>
    <w:rsid w:val="0001611F"/>
    <w:rsid w:val="00022F57"/>
    <w:rsid w:val="00024B1F"/>
    <w:rsid w:val="00047929"/>
    <w:rsid w:val="0005317B"/>
    <w:rsid w:val="00056202"/>
    <w:rsid w:val="00077C43"/>
    <w:rsid w:val="00090FB7"/>
    <w:rsid w:val="000975CA"/>
    <w:rsid w:val="000C2EC6"/>
    <w:rsid w:val="000C547B"/>
    <w:rsid w:val="000C6F9D"/>
    <w:rsid w:val="00112E3B"/>
    <w:rsid w:val="00113FD8"/>
    <w:rsid w:val="00152893"/>
    <w:rsid w:val="00155457"/>
    <w:rsid w:val="00186333"/>
    <w:rsid w:val="001E3CE2"/>
    <w:rsid w:val="001E7F45"/>
    <w:rsid w:val="00203F65"/>
    <w:rsid w:val="002104C5"/>
    <w:rsid w:val="00210972"/>
    <w:rsid w:val="00222A0B"/>
    <w:rsid w:val="00226F3D"/>
    <w:rsid w:val="0023461D"/>
    <w:rsid w:val="002410A2"/>
    <w:rsid w:val="00265BCA"/>
    <w:rsid w:val="00271C35"/>
    <w:rsid w:val="002A241D"/>
    <w:rsid w:val="00333074"/>
    <w:rsid w:val="003336C3"/>
    <w:rsid w:val="0033544A"/>
    <w:rsid w:val="0036752B"/>
    <w:rsid w:val="00397F60"/>
    <w:rsid w:val="003C3C94"/>
    <w:rsid w:val="003F7796"/>
    <w:rsid w:val="004103A7"/>
    <w:rsid w:val="00451E06"/>
    <w:rsid w:val="00476F2F"/>
    <w:rsid w:val="0048345B"/>
    <w:rsid w:val="0048453F"/>
    <w:rsid w:val="004A01AE"/>
    <w:rsid w:val="004A5D1D"/>
    <w:rsid w:val="004B5D09"/>
    <w:rsid w:val="004D1CF3"/>
    <w:rsid w:val="004F7201"/>
    <w:rsid w:val="004F7737"/>
    <w:rsid w:val="00535209"/>
    <w:rsid w:val="005B1123"/>
    <w:rsid w:val="005F5A61"/>
    <w:rsid w:val="00615FB8"/>
    <w:rsid w:val="006211B8"/>
    <w:rsid w:val="006424A2"/>
    <w:rsid w:val="00670616"/>
    <w:rsid w:val="0068042E"/>
    <w:rsid w:val="006B2B20"/>
    <w:rsid w:val="006C1C39"/>
    <w:rsid w:val="006C4641"/>
    <w:rsid w:val="006E3245"/>
    <w:rsid w:val="006E6664"/>
    <w:rsid w:val="006F5D3B"/>
    <w:rsid w:val="00710C26"/>
    <w:rsid w:val="007205C6"/>
    <w:rsid w:val="0072145D"/>
    <w:rsid w:val="007223A8"/>
    <w:rsid w:val="00723880"/>
    <w:rsid w:val="00730F5E"/>
    <w:rsid w:val="007473CB"/>
    <w:rsid w:val="007622A2"/>
    <w:rsid w:val="0076743E"/>
    <w:rsid w:val="00767B63"/>
    <w:rsid w:val="00770736"/>
    <w:rsid w:val="007734AA"/>
    <w:rsid w:val="007B1686"/>
    <w:rsid w:val="007C59F6"/>
    <w:rsid w:val="007D0E96"/>
    <w:rsid w:val="007D3F44"/>
    <w:rsid w:val="007E2184"/>
    <w:rsid w:val="007F1C12"/>
    <w:rsid w:val="007F2F0A"/>
    <w:rsid w:val="00851AC9"/>
    <w:rsid w:val="008553BE"/>
    <w:rsid w:val="008636E1"/>
    <w:rsid w:val="00863ED6"/>
    <w:rsid w:val="008863E5"/>
    <w:rsid w:val="00886D7A"/>
    <w:rsid w:val="00887ACF"/>
    <w:rsid w:val="008A417C"/>
    <w:rsid w:val="0092732D"/>
    <w:rsid w:val="00961AF2"/>
    <w:rsid w:val="009668A7"/>
    <w:rsid w:val="009672D6"/>
    <w:rsid w:val="00971C56"/>
    <w:rsid w:val="009C02CC"/>
    <w:rsid w:val="00A032F7"/>
    <w:rsid w:val="00A23C95"/>
    <w:rsid w:val="00A65113"/>
    <w:rsid w:val="00A76D36"/>
    <w:rsid w:val="00A85BAA"/>
    <w:rsid w:val="00A91CCC"/>
    <w:rsid w:val="00AA2229"/>
    <w:rsid w:val="00AA2B65"/>
    <w:rsid w:val="00AD7CFE"/>
    <w:rsid w:val="00AF5065"/>
    <w:rsid w:val="00B35B5D"/>
    <w:rsid w:val="00B44369"/>
    <w:rsid w:val="00B7294A"/>
    <w:rsid w:val="00B94A46"/>
    <w:rsid w:val="00BB7F8D"/>
    <w:rsid w:val="00BC266B"/>
    <w:rsid w:val="00BD293F"/>
    <w:rsid w:val="00BE0FB3"/>
    <w:rsid w:val="00BE1193"/>
    <w:rsid w:val="00BE14DF"/>
    <w:rsid w:val="00BE229E"/>
    <w:rsid w:val="00C349EA"/>
    <w:rsid w:val="00C449FC"/>
    <w:rsid w:val="00C45A70"/>
    <w:rsid w:val="00C551D7"/>
    <w:rsid w:val="00C83DCA"/>
    <w:rsid w:val="00C96EEC"/>
    <w:rsid w:val="00CA7B1B"/>
    <w:rsid w:val="00CC48EA"/>
    <w:rsid w:val="00CE0086"/>
    <w:rsid w:val="00D13280"/>
    <w:rsid w:val="00D21769"/>
    <w:rsid w:val="00D57910"/>
    <w:rsid w:val="00D814FF"/>
    <w:rsid w:val="00D85B59"/>
    <w:rsid w:val="00DD2BC0"/>
    <w:rsid w:val="00DF5EFF"/>
    <w:rsid w:val="00DF75DF"/>
    <w:rsid w:val="00E144F2"/>
    <w:rsid w:val="00E22C56"/>
    <w:rsid w:val="00E27A27"/>
    <w:rsid w:val="00E3108E"/>
    <w:rsid w:val="00E42B12"/>
    <w:rsid w:val="00E42EF8"/>
    <w:rsid w:val="00E51D7E"/>
    <w:rsid w:val="00E63DC9"/>
    <w:rsid w:val="00E84DDD"/>
    <w:rsid w:val="00E90444"/>
    <w:rsid w:val="00EA195F"/>
    <w:rsid w:val="00EC2699"/>
    <w:rsid w:val="00ED1B4B"/>
    <w:rsid w:val="00ED7319"/>
    <w:rsid w:val="00EE78C7"/>
    <w:rsid w:val="00F219A9"/>
    <w:rsid w:val="00F23BC2"/>
    <w:rsid w:val="00F372AA"/>
    <w:rsid w:val="00F45FFE"/>
    <w:rsid w:val="00F53781"/>
    <w:rsid w:val="00F56C96"/>
    <w:rsid w:val="00F64AB4"/>
    <w:rsid w:val="00F679C7"/>
    <w:rsid w:val="00F738A6"/>
    <w:rsid w:val="00F7799B"/>
    <w:rsid w:val="00F87071"/>
    <w:rsid w:val="00FE0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A1F0DE7"/>
  <w15:chartTrackingRefBased/>
  <w15:docId w15:val="{D1EFF298-0D16-C34E-B594-CFB68006A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spacing w:after="120"/>
      <w:outlineLvl w:val="0"/>
    </w:pPr>
  </w:style>
  <w:style w:type="paragraph" w:styleId="berschrift2">
    <w:name w:val="heading 2"/>
    <w:basedOn w:val="Standard"/>
    <w:next w:val="Standard"/>
    <w:qFormat/>
    <w:pPr>
      <w:keepNext/>
      <w:spacing w:after="120" w:line="360" w:lineRule="auto"/>
      <w:jc w:val="both"/>
      <w:outlineLvl w:val="1"/>
    </w:pPr>
  </w:style>
  <w:style w:type="paragraph" w:styleId="berschrift3">
    <w:name w:val="heading 3"/>
    <w:basedOn w:val="Standard"/>
    <w:next w:val="Standard"/>
    <w:qFormat/>
    <w:pPr>
      <w:keepNext/>
      <w:spacing w:after="100" w:afterAutospacing="1" w:line="360" w:lineRule="auto"/>
      <w:outlineLvl w:val="2"/>
    </w:pPr>
    <w:rPr>
      <w:b/>
      <w:bCs/>
    </w:rPr>
  </w:style>
  <w:style w:type="paragraph" w:styleId="berschrift5">
    <w:name w:val="heading 5"/>
    <w:basedOn w:val="Standard"/>
    <w:next w:val="Standard"/>
    <w:qFormat/>
    <w:pPr>
      <w:keepNext/>
      <w:spacing w:after="100" w:afterAutospacing="1" w:line="360" w:lineRule="auto"/>
      <w:jc w:val="both"/>
      <w:outlineLvl w:val="4"/>
    </w:pPr>
    <w:rPr>
      <w:b/>
      <w:bCs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itel">
    <w:name w:val="Title"/>
    <w:basedOn w:val="Standard"/>
    <w:qFormat/>
    <w:pPr>
      <w:jc w:val="center"/>
    </w:pPr>
    <w:rPr>
      <w:i/>
      <w:iCs/>
      <w:sz w:val="28"/>
    </w:rPr>
  </w:style>
  <w:style w:type="paragraph" w:styleId="Textkrper2">
    <w:name w:val="Body Text 2"/>
    <w:basedOn w:val="Standard"/>
    <w:pPr>
      <w:spacing w:after="100" w:afterAutospacing="1" w:line="360" w:lineRule="auto"/>
      <w:jc w:val="both"/>
    </w:pPr>
  </w:style>
  <w:style w:type="paragraph" w:customStyle="1" w:styleId="NameNachname">
    <w:name w:val="Name Nachname"/>
    <w:basedOn w:val="Standard"/>
    <w:rsid w:val="004F7737"/>
    <w:pPr>
      <w:spacing w:line="240" w:lineRule="exact"/>
      <w:jc w:val="right"/>
    </w:pPr>
    <w:rPr>
      <w:rFonts w:ascii="Arial" w:hAnsi="Arial"/>
      <w:noProof/>
      <w:sz w:val="20"/>
      <w:lang w:val="en-US" w:eastAsia="en-US"/>
    </w:rPr>
  </w:style>
  <w:style w:type="paragraph" w:styleId="Kopfzeile">
    <w:name w:val="header"/>
    <w:basedOn w:val="Standard"/>
    <w:pPr>
      <w:tabs>
        <w:tab w:val="center" w:pos="4819"/>
        <w:tab w:val="right" w:pos="9638"/>
      </w:tabs>
    </w:pPr>
  </w:style>
  <w:style w:type="paragraph" w:styleId="Fuzeile">
    <w:name w:val="footer"/>
    <w:basedOn w:val="Standard"/>
    <w:pPr>
      <w:tabs>
        <w:tab w:val="center" w:pos="4819"/>
        <w:tab w:val="right" w:pos="9638"/>
      </w:tabs>
    </w:pPr>
  </w:style>
  <w:style w:type="paragraph" w:styleId="Sprechblasentext">
    <w:name w:val="Balloon Text"/>
    <w:basedOn w:val="Standard"/>
    <w:semiHidden/>
    <w:rsid w:val="004F7737"/>
    <w:rPr>
      <w:rFonts w:ascii="Tahoma" w:hAnsi="Tahoma" w:cs="Tahoma"/>
      <w:sz w:val="16"/>
      <w:szCs w:val="16"/>
    </w:rPr>
  </w:style>
  <w:style w:type="character" w:styleId="Hyperlink">
    <w:name w:val="Hyperlink"/>
    <w:rsid w:val="007205C6"/>
    <w:rPr>
      <w:color w:val="0000FF"/>
      <w:u w:val="single"/>
    </w:rPr>
  </w:style>
  <w:style w:type="character" w:styleId="NichtaufgelsteErwhnung">
    <w:name w:val="Unresolved Mention"/>
    <w:uiPriority w:val="99"/>
    <w:semiHidden/>
    <w:unhideWhenUsed/>
    <w:rsid w:val="00B44369"/>
    <w:rPr>
      <w:color w:val="605E5C"/>
      <w:shd w:val="clear" w:color="auto" w:fill="E1DFDD"/>
    </w:rPr>
  </w:style>
  <w:style w:type="paragraph" w:styleId="StandardWeb">
    <w:name w:val="Normal (Web)"/>
    <w:basedOn w:val="Standard"/>
    <w:uiPriority w:val="99"/>
    <w:unhideWhenUsed/>
    <w:rsid w:val="005B1123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08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9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62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05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40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referat-inklusion@provinz.bz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E92E9A2841D54C9CDE1EF1532A27FF" ma:contentTypeVersion="2" ma:contentTypeDescription="Ein neues Dokument erstellen." ma:contentTypeScope="" ma:versionID="a715bb19d8e313c000c9b619c12e738a">
  <xsd:schema xmlns:xsd="http://www.w3.org/2001/XMLSchema" xmlns:xs="http://www.w3.org/2001/XMLSchema" xmlns:p="http://schemas.microsoft.com/office/2006/metadata/properties" xmlns:ns2="0e0c6df5-7e5d-4d29-9c9e-f511097a8ed1" targetNamespace="http://schemas.microsoft.com/office/2006/metadata/properties" ma:root="true" ma:fieldsID="eaa1d8fdfbcb6b9d995dfb94774cbbae" ns2:_="">
    <xsd:import namespace="0e0c6df5-7e5d-4d29-9c9e-f511097a8e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c6df5-7e5d-4d29-9c9e-f511097a8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C55FEB-083C-45EA-8FA9-D13407653F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744237-9AB3-4BD2-BADE-9B8AD4E511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4D0D6A-FBD6-4D14-B6A6-C65ACE8FB2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c6df5-7e5d-4d29-9c9e-f511097a8e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CED4CB44</Template>
  <TotalTime>0</TotalTime>
  <Pages>1</Pages>
  <Words>95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ANMELDUNG ZUR KURSFOLGE</vt:lpstr>
    </vt:vector>
  </TitlesOfParts>
  <Company>prov.bz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ANMELDUNG ZUR KURSFOLGE</dc:title>
  <dc:subject/>
  <dc:creator>marta herbst</dc:creator>
  <cp:keywords/>
  <dc:description/>
  <cp:lastModifiedBy>Egger, Renate</cp:lastModifiedBy>
  <cp:revision>4</cp:revision>
  <cp:lastPrinted>2011-06-01T07:35:00Z</cp:lastPrinted>
  <dcterms:created xsi:type="dcterms:W3CDTF">2021-05-14T09:23:00Z</dcterms:created>
  <dcterms:modified xsi:type="dcterms:W3CDTF">2021-05-18T14:24:00Z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0x010100C0E92E9A2841D54C9CDE1EF1532A27FF</vt:lpwstr>
  </property>
</Properties>
</file>